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002" w:rsidRPr="00A21F68" w:rsidRDefault="00295002" w:rsidP="00C72CBF">
      <w:pPr>
        <w:tabs>
          <w:tab w:val="left" w:pos="1985"/>
        </w:tabs>
        <w:ind w:firstLine="709"/>
        <w:jc w:val="center"/>
        <w:rPr>
          <w:b/>
          <w:noProof/>
          <w:sz w:val="26"/>
          <w:szCs w:val="26"/>
          <w:lang w:val="uk-UA" w:eastAsia="uk-UA"/>
        </w:rPr>
      </w:pPr>
      <w:r w:rsidRPr="00982C0D">
        <w:rPr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">
            <v:imagedata r:id="rId5" o:title=""/>
          </v:shape>
        </w:pict>
      </w:r>
    </w:p>
    <w:p w:rsidR="00295002" w:rsidRPr="00F72CBF" w:rsidRDefault="00295002" w:rsidP="00C72CBF">
      <w:pPr>
        <w:keepNext/>
        <w:jc w:val="center"/>
        <w:rPr>
          <w:b/>
          <w:sz w:val="28"/>
          <w:szCs w:val="28"/>
          <w:lang w:val="uk-UA"/>
        </w:rPr>
      </w:pPr>
      <w:r w:rsidRPr="00F72CBF">
        <w:rPr>
          <w:b/>
          <w:sz w:val="28"/>
          <w:szCs w:val="28"/>
          <w:lang w:val="uk-UA"/>
        </w:rPr>
        <w:t xml:space="preserve">КАГАРЛИЦЬКА  МІСЬКА  РАДА  </w:t>
      </w:r>
      <w:r w:rsidRPr="00F72CBF">
        <w:rPr>
          <w:b/>
          <w:sz w:val="28"/>
          <w:szCs w:val="28"/>
        </w:rPr>
        <w:t>V</w:t>
      </w:r>
      <w:r w:rsidRPr="00F72CBF">
        <w:rPr>
          <w:b/>
          <w:sz w:val="28"/>
          <w:szCs w:val="28"/>
          <w:lang w:val="uk-UA"/>
        </w:rPr>
        <w:t>ІІІ  СКЛИКАННЯ</w:t>
      </w:r>
    </w:p>
    <w:p w:rsidR="00295002" w:rsidRPr="00F72CBF" w:rsidRDefault="00295002" w:rsidP="00F72CBF">
      <w:pPr>
        <w:rPr>
          <w:b/>
          <w:sz w:val="28"/>
          <w:szCs w:val="28"/>
          <w:lang w:val="uk-UA"/>
        </w:rPr>
      </w:pPr>
      <w:r w:rsidRPr="00F72CBF">
        <w:rPr>
          <w:b/>
          <w:sz w:val="28"/>
          <w:szCs w:val="28"/>
          <w:lang w:val="uk-UA"/>
        </w:rPr>
        <w:t xml:space="preserve">                               </w:t>
      </w:r>
    </w:p>
    <w:p w:rsidR="00295002" w:rsidRPr="00F72CBF" w:rsidRDefault="00295002" w:rsidP="00C72CBF">
      <w:pPr>
        <w:jc w:val="center"/>
        <w:rPr>
          <w:b/>
          <w:sz w:val="28"/>
          <w:szCs w:val="28"/>
          <w:lang w:val="uk-UA"/>
        </w:rPr>
      </w:pPr>
      <w:r w:rsidRPr="00F72CBF">
        <w:rPr>
          <w:b/>
          <w:sz w:val="28"/>
          <w:szCs w:val="28"/>
          <w:lang w:val="uk-UA"/>
        </w:rPr>
        <w:t xml:space="preserve">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ПРОЄКТ</w:t>
      </w:r>
      <w:r w:rsidRPr="00F72CBF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</w:p>
    <w:p w:rsidR="00295002" w:rsidRPr="00F72CBF" w:rsidRDefault="00295002" w:rsidP="00C72CBF">
      <w:pPr>
        <w:jc w:val="center"/>
        <w:rPr>
          <w:b/>
          <w:sz w:val="28"/>
          <w:szCs w:val="28"/>
          <w:lang w:val="uk-UA"/>
        </w:rPr>
      </w:pPr>
      <w:r w:rsidRPr="00F72CBF">
        <w:rPr>
          <w:b/>
          <w:sz w:val="28"/>
          <w:szCs w:val="28"/>
          <w:lang w:val="uk-UA"/>
        </w:rPr>
        <w:t>РІШЕННЯ</w:t>
      </w:r>
    </w:p>
    <w:p w:rsidR="00295002" w:rsidRPr="00F72CBF" w:rsidRDefault="00295002" w:rsidP="00C72CBF">
      <w:pPr>
        <w:jc w:val="center"/>
        <w:rPr>
          <w:b/>
          <w:sz w:val="28"/>
          <w:szCs w:val="28"/>
          <w:lang w:val="uk-UA"/>
        </w:rPr>
      </w:pPr>
      <w:r w:rsidRPr="00F72CBF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2024                                                                                    м. Кагарлик</w:t>
      </w:r>
    </w:p>
    <w:p w:rsidR="00295002" w:rsidRPr="00F72CBF" w:rsidRDefault="00295002" w:rsidP="00C2549C">
      <w:pPr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</w:pPr>
    </w:p>
    <w:p w:rsidR="00295002" w:rsidRPr="00F72CBF" w:rsidRDefault="00295002" w:rsidP="00953877">
      <w:pPr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</w:pPr>
      <w:r w:rsidRPr="00F72CBF"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  <w:t xml:space="preserve">Про передачу  у власність  земельної  ділянки Єфремовій Інні Олександрівні в с. Слобода по вул. Шевченка,47 на території </w:t>
      </w:r>
    </w:p>
    <w:p w:rsidR="00295002" w:rsidRPr="00F72CBF" w:rsidRDefault="00295002" w:rsidP="00953877">
      <w:pPr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</w:pPr>
      <w:r w:rsidRPr="00F72CBF"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  <w:t>Кагарлицької міської територіальної  громади для будівництва і обслуговування житлового  будинку, господарських будівель і споруд (присадибна ділянка)  (0,2500га)</w:t>
      </w:r>
    </w:p>
    <w:p w:rsidR="00295002" w:rsidRPr="00F72CBF" w:rsidRDefault="00295002" w:rsidP="00BC3DE1">
      <w:pPr>
        <w:jc w:val="center"/>
        <w:rPr>
          <w:sz w:val="28"/>
          <w:szCs w:val="28"/>
          <w:lang w:val="uk-UA"/>
        </w:rPr>
      </w:pPr>
    </w:p>
    <w:p w:rsidR="00295002" w:rsidRPr="00F72CBF" w:rsidRDefault="00295002" w:rsidP="00A91171">
      <w:pPr>
        <w:ind w:firstLine="708"/>
        <w:jc w:val="both"/>
        <w:rPr>
          <w:b/>
          <w:sz w:val="28"/>
          <w:szCs w:val="28"/>
          <w:lang w:val="uk-UA"/>
        </w:rPr>
      </w:pPr>
      <w:r w:rsidRPr="00F72CBF">
        <w:rPr>
          <w:color w:val="000000"/>
          <w:sz w:val="28"/>
          <w:szCs w:val="28"/>
          <w:lang w:val="uk-UA"/>
        </w:rPr>
        <w:t xml:space="preserve">Розглянувши заяву Єфремової Інни Олександрівни ( м. Київ, провул. Павла Лі. 2 б кв.19) щодо передачі у власність земельної ділянки для  будівництва і обслуговування житлового будинку, господарських будівель і споруд (присадибна  ділянка) площею </w:t>
      </w:r>
      <w:smartTag w:uri="urn:schemas-microsoft-com:office:smarttags" w:element="metricconverter">
        <w:smartTagPr>
          <w:attr w:name="ProductID" w:val="0,2500 га"/>
        </w:smartTagPr>
        <w:r w:rsidRPr="00F72CBF">
          <w:rPr>
            <w:color w:val="000000"/>
            <w:sz w:val="28"/>
            <w:szCs w:val="28"/>
            <w:lang w:val="uk-UA"/>
          </w:rPr>
          <w:t>0,2500 га</w:t>
        </w:r>
      </w:smartTag>
      <w:r w:rsidRPr="00F72CBF">
        <w:rPr>
          <w:color w:val="000000"/>
          <w:sz w:val="28"/>
          <w:szCs w:val="28"/>
          <w:lang w:val="uk-UA"/>
        </w:rPr>
        <w:t xml:space="preserve"> в с. Слобода, вул. Шевченка,47 на території Кагарлицької міської територіальної громади </w:t>
      </w:r>
      <w:r w:rsidRPr="00F72CBF">
        <w:rPr>
          <w:sz w:val="28"/>
          <w:szCs w:val="28"/>
          <w:lang w:val="uk-UA"/>
        </w:rPr>
        <w:t xml:space="preserve">відповідно до ст.ст. 12, 40, 81, 118, 121 Розділу Х «Перехідні положення» Земельного кодексу України та Закону України «Про землеустрій» зі змінами від 16.10.2012 року, враховуючи рекомендації постійної комісії міської ради з питань земельних відносин, екології та природокористування, </w:t>
      </w:r>
      <w:r w:rsidRPr="00F72CBF">
        <w:rPr>
          <w:b/>
          <w:sz w:val="28"/>
          <w:szCs w:val="28"/>
          <w:lang w:val="uk-UA"/>
        </w:rPr>
        <w:t>сесія міської ради вирішила:</w:t>
      </w:r>
    </w:p>
    <w:p w:rsidR="00295002" w:rsidRPr="00F72CBF" w:rsidRDefault="00295002" w:rsidP="00A91171">
      <w:pPr>
        <w:ind w:firstLine="709"/>
        <w:jc w:val="both"/>
        <w:rPr>
          <w:bCs/>
          <w:sz w:val="28"/>
          <w:szCs w:val="28"/>
          <w:lang w:val="uk-UA"/>
        </w:rPr>
      </w:pPr>
    </w:p>
    <w:p w:rsidR="00295002" w:rsidRPr="00F72CBF" w:rsidRDefault="00295002" w:rsidP="00CF2C49">
      <w:pPr>
        <w:ind w:firstLine="709"/>
        <w:jc w:val="both"/>
        <w:rPr>
          <w:sz w:val="28"/>
          <w:szCs w:val="28"/>
          <w:lang w:val="uk-UA"/>
        </w:rPr>
      </w:pPr>
      <w:r w:rsidRPr="00F72CBF">
        <w:rPr>
          <w:bCs/>
          <w:sz w:val="28"/>
          <w:szCs w:val="28"/>
          <w:lang w:val="uk-UA"/>
        </w:rPr>
        <w:t>1. Передати Єфремовій Інні Олександрівні</w:t>
      </w:r>
      <w:r w:rsidRPr="00F72CBF">
        <w:rPr>
          <w:color w:val="000000"/>
          <w:sz w:val="28"/>
          <w:szCs w:val="28"/>
          <w:lang w:val="uk-UA"/>
        </w:rPr>
        <w:t xml:space="preserve"> </w:t>
      </w:r>
      <w:r w:rsidRPr="00F72CBF">
        <w:rPr>
          <w:sz w:val="28"/>
          <w:szCs w:val="28"/>
        </w:rPr>
        <w:t xml:space="preserve"> у </w:t>
      </w:r>
      <w:r w:rsidRPr="00F72CBF">
        <w:rPr>
          <w:bCs/>
          <w:sz w:val="28"/>
          <w:szCs w:val="28"/>
        </w:rPr>
        <w:t xml:space="preserve">власність </w:t>
      </w:r>
      <w:r w:rsidRPr="00F72CBF">
        <w:rPr>
          <w:sz w:val="28"/>
          <w:szCs w:val="28"/>
        </w:rPr>
        <w:t xml:space="preserve">з земель комунальної власності земельну ділянку загальною площею </w:t>
      </w:r>
      <w:smartTag w:uri="urn:schemas-microsoft-com:office:smarttags" w:element="metricconverter">
        <w:smartTagPr>
          <w:attr w:name="ProductID" w:val="0,2500 га"/>
        </w:smartTagPr>
        <w:r w:rsidRPr="00F72CBF">
          <w:rPr>
            <w:sz w:val="28"/>
            <w:szCs w:val="28"/>
          </w:rPr>
          <w:t>0,</w:t>
        </w:r>
        <w:r w:rsidRPr="00F72CBF">
          <w:rPr>
            <w:sz w:val="28"/>
            <w:szCs w:val="28"/>
            <w:lang w:val="uk-UA"/>
          </w:rPr>
          <w:t xml:space="preserve">2500 </w:t>
        </w:r>
        <w:r w:rsidRPr="00F72CBF">
          <w:rPr>
            <w:sz w:val="28"/>
            <w:szCs w:val="28"/>
          </w:rPr>
          <w:t>га</w:t>
        </w:r>
      </w:smartTag>
      <w:r w:rsidRPr="00F72CBF">
        <w:rPr>
          <w:sz w:val="28"/>
          <w:szCs w:val="28"/>
          <w:lang w:val="uk-UA"/>
        </w:rPr>
        <w:t xml:space="preserve"> </w:t>
      </w:r>
      <w:r w:rsidRPr="00F72CBF">
        <w:rPr>
          <w:sz w:val="28"/>
          <w:szCs w:val="28"/>
        </w:rPr>
        <w:t xml:space="preserve">(кадастровий номер </w:t>
      </w:r>
      <w:r w:rsidRPr="00F72CBF">
        <w:rPr>
          <w:sz w:val="28"/>
          <w:szCs w:val="28"/>
          <w:lang w:val="uk-UA"/>
        </w:rPr>
        <w:t>3222286801:01:359:0003</w:t>
      </w:r>
      <w:r w:rsidRPr="00F72CBF">
        <w:rPr>
          <w:sz w:val="28"/>
          <w:szCs w:val="28"/>
        </w:rPr>
        <w:t xml:space="preserve">) для будівництва </w:t>
      </w:r>
      <w:r w:rsidRPr="00F72CBF">
        <w:rPr>
          <w:sz w:val="28"/>
          <w:szCs w:val="28"/>
          <w:lang w:val="uk-UA"/>
        </w:rPr>
        <w:t>і</w:t>
      </w:r>
      <w:r w:rsidRPr="00F72CBF">
        <w:rPr>
          <w:sz w:val="28"/>
          <w:szCs w:val="28"/>
        </w:rPr>
        <w:t xml:space="preserve"> обслуговування житлового будинку, господарських будівель </w:t>
      </w:r>
      <w:r w:rsidRPr="00F72CBF">
        <w:rPr>
          <w:sz w:val="28"/>
          <w:szCs w:val="28"/>
          <w:lang w:val="uk-UA"/>
        </w:rPr>
        <w:t>і</w:t>
      </w:r>
      <w:r w:rsidRPr="00F72CBF">
        <w:rPr>
          <w:sz w:val="28"/>
          <w:szCs w:val="28"/>
        </w:rPr>
        <w:t xml:space="preserve"> споруд</w:t>
      </w:r>
      <w:r w:rsidRPr="00F72CBF">
        <w:rPr>
          <w:sz w:val="28"/>
          <w:szCs w:val="28"/>
          <w:lang w:val="uk-UA"/>
        </w:rPr>
        <w:t xml:space="preserve"> (присадибна  ділянка)  в с. Слобода по вул. Шевченка,47 на території Кагарлицької міської територіальної громади.</w:t>
      </w:r>
    </w:p>
    <w:p w:rsidR="00295002" w:rsidRPr="00F72CBF" w:rsidRDefault="00295002" w:rsidP="00CF2C49">
      <w:pPr>
        <w:pStyle w:val="NormalWeb"/>
        <w:tabs>
          <w:tab w:val="left" w:pos="954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95002" w:rsidRPr="00F72CBF" w:rsidRDefault="00295002" w:rsidP="00CF2C49">
      <w:pPr>
        <w:pStyle w:val="NormalWeb"/>
        <w:tabs>
          <w:tab w:val="left" w:pos="954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72CBF">
        <w:rPr>
          <w:sz w:val="28"/>
          <w:szCs w:val="28"/>
        </w:rPr>
        <w:t>2. Відділу земельних відносин, екології та сільського господарства виконавчого комітету міської ради внести зміни до земельно-облікової документації.</w:t>
      </w:r>
    </w:p>
    <w:p w:rsidR="00295002" w:rsidRPr="00F72CBF" w:rsidRDefault="00295002" w:rsidP="00CF2C49">
      <w:pPr>
        <w:ind w:firstLine="709"/>
        <w:jc w:val="both"/>
        <w:rPr>
          <w:sz w:val="28"/>
          <w:szCs w:val="28"/>
          <w:lang w:val="uk-UA"/>
        </w:rPr>
      </w:pPr>
    </w:p>
    <w:p w:rsidR="00295002" w:rsidRPr="00F72CBF" w:rsidRDefault="00295002" w:rsidP="00CF2C49">
      <w:pPr>
        <w:ind w:firstLine="709"/>
        <w:jc w:val="both"/>
        <w:rPr>
          <w:sz w:val="28"/>
          <w:szCs w:val="28"/>
          <w:lang w:val="uk-UA"/>
        </w:rPr>
      </w:pPr>
      <w:r w:rsidRPr="00F72CBF">
        <w:rPr>
          <w:sz w:val="28"/>
          <w:szCs w:val="28"/>
          <w:lang w:val="uk-UA"/>
        </w:rPr>
        <w:t>3</w:t>
      </w:r>
      <w:r w:rsidRPr="00F72CBF">
        <w:rPr>
          <w:sz w:val="28"/>
          <w:szCs w:val="28"/>
        </w:rPr>
        <w:t xml:space="preserve">. Контроль за виконанням даного рішення покласти на постійну комісію </w:t>
      </w:r>
      <w:r w:rsidRPr="00F72CBF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295002" w:rsidRPr="00F72CBF" w:rsidRDefault="00295002" w:rsidP="00CF2C49">
      <w:pPr>
        <w:pStyle w:val="BodyText"/>
        <w:spacing w:after="0"/>
        <w:jc w:val="both"/>
        <w:rPr>
          <w:b/>
          <w:sz w:val="28"/>
          <w:szCs w:val="28"/>
          <w:lang w:val="uk-UA"/>
        </w:rPr>
      </w:pPr>
      <w:r w:rsidRPr="00F72CBF">
        <w:rPr>
          <w:b/>
          <w:sz w:val="28"/>
          <w:szCs w:val="28"/>
          <w:lang w:val="uk-UA"/>
        </w:rPr>
        <w:t xml:space="preserve">           </w:t>
      </w:r>
    </w:p>
    <w:p w:rsidR="00295002" w:rsidRPr="00F72CBF" w:rsidRDefault="00295002" w:rsidP="008D53F4">
      <w:pPr>
        <w:jc w:val="both"/>
        <w:rPr>
          <w:sz w:val="28"/>
          <w:szCs w:val="28"/>
          <w:lang w:val="uk-UA"/>
        </w:rPr>
      </w:pPr>
      <w:r w:rsidRPr="00F72CBF">
        <w:rPr>
          <w:b/>
          <w:sz w:val="28"/>
          <w:szCs w:val="28"/>
        </w:rPr>
        <w:t>Міський голова</w:t>
      </w:r>
      <w:r w:rsidRPr="00F72CBF">
        <w:rPr>
          <w:b/>
          <w:sz w:val="28"/>
          <w:szCs w:val="28"/>
        </w:rPr>
        <w:tab/>
      </w:r>
      <w:r w:rsidRPr="00F72CBF">
        <w:rPr>
          <w:b/>
          <w:sz w:val="28"/>
          <w:szCs w:val="28"/>
        </w:rPr>
        <w:tab/>
      </w:r>
      <w:r w:rsidRPr="00F72CBF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</w:rPr>
        <w:tab/>
      </w:r>
      <w:r w:rsidRPr="00F72CBF">
        <w:rPr>
          <w:b/>
          <w:sz w:val="28"/>
          <w:szCs w:val="28"/>
        </w:rPr>
        <w:t xml:space="preserve">         </w:t>
      </w:r>
      <w:r w:rsidRPr="00F72CBF">
        <w:rPr>
          <w:b/>
          <w:sz w:val="28"/>
          <w:szCs w:val="28"/>
          <w:lang w:val="uk-UA"/>
        </w:rPr>
        <w:t xml:space="preserve">             </w:t>
      </w:r>
      <w:r w:rsidRPr="00F72CBF">
        <w:rPr>
          <w:b/>
          <w:sz w:val="28"/>
          <w:szCs w:val="28"/>
        </w:rPr>
        <w:t>Олександр ПАНЮТА</w:t>
      </w:r>
    </w:p>
    <w:p w:rsidR="00295002" w:rsidRPr="00F72CBF" w:rsidRDefault="00295002" w:rsidP="008D53F4">
      <w:pPr>
        <w:tabs>
          <w:tab w:val="left" w:pos="9540"/>
        </w:tabs>
        <w:jc w:val="both"/>
        <w:rPr>
          <w:sz w:val="28"/>
          <w:szCs w:val="28"/>
        </w:rPr>
      </w:pPr>
    </w:p>
    <w:sectPr w:rsidR="00295002" w:rsidRPr="00F72CB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3789A"/>
    <w:rsid w:val="00042082"/>
    <w:rsid w:val="00046FB3"/>
    <w:rsid w:val="00062D0D"/>
    <w:rsid w:val="00066DBF"/>
    <w:rsid w:val="000679E9"/>
    <w:rsid w:val="000766F4"/>
    <w:rsid w:val="000A5C92"/>
    <w:rsid w:val="000D4555"/>
    <w:rsid w:val="000E4A3C"/>
    <w:rsid w:val="000F2BCF"/>
    <w:rsid w:val="000F6AE5"/>
    <w:rsid w:val="00123FDA"/>
    <w:rsid w:val="00134070"/>
    <w:rsid w:val="00137B1A"/>
    <w:rsid w:val="00155A9A"/>
    <w:rsid w:val="00160B51"/>
    <w:rsid w:val="001654BB"/>
    <w:rsid w:val="00167794"/>
    <w:rsid w:val="0017372C"/>
    <w:rsid w:val="001A46E3"/>
    <w:rsid w:val="001B5CAF"/>
    <w:rsid w:val="001C051C"/>
    <w:rsid w:val="001E4CAE"/>
    <w:rsid w:val="001E5368"/>
    <w:rsid w:val="001F5B3B"/>
    <w:rsid w:val="00200C3F"/>
    <w:rsid w:val="00214C18"/>
    <w:rsid w:val="002300AC"/>
    <w:rsid w:val="002352ED"/>
    <w:rsid w:val="002435C1"/>
    <w:rsid w:val="0025229F"/>
    <w:rsid w:val="0025753A"/>
    <w:rsid w:val="0026209B"/>
    <w:rsid w:val="00295002"/>
    <w:rsid w:val="002A1168"/>
    <w:rsid w:val="002A4142"/>
    <w:rsid w:val="002B0107"/>
    <w:rsid w:val="002B3780"/>
    <w:rsid w:val="002B72EA"/>
    <w:rsid w:val="002F3CCE"/>
    <w:rsid w:val="003003F4"/>
    <w:rsid w:val="0030210F"/>
    <w:rsid w:val="003128BE"/>
    <w:rsid w:val="00322443"/>
    <w:rsid w:val="00333383"/>
    <w:rsid w:val="00343540"/>
    <w:rsid w:val="00356BDC"/>
    <w:rsid w:val="0036004E"/>
    <w:rsid w:val="00365325"/>
    <w:rsid w:val="003675F0"/>
    <w:rsid w:val="00371E70"/>
    <w:rsid w:val="00372C10"/>
    <w:rsid w:val="003B43F9"/>
    <w:rsid w:val="003F5001"/>
    <w:rsid w:val="004048EC"/>
    <w:rsid w:val="00410989"/>
    <w:rsid w:val="00430EDA"/>
    <w:rsid w:val="004351DB"/>
    <w:rsid w:val="00437E2A"/>
    <w:rsid w:val="0044124B"/>
    <w:rsid w:val="00470726"/>
    <w:rsid w:val="0047168B"/>
    <w:rsid w:val="004A35B1"/>
    <w:rsid w:val="004B73C2"/>
    <w:rsid w:val="004C32F7"/>
    <w:rsid w:val="004C551D"/>
    <w:rsid w:val="004C5728"/>
    <w:rsid w:val="004C77B8"/>
    <w:rsid w:val="004D4EEA"/>
    <w:rsid w:val="004E6FDF"/>
    <w:rsid w:val="004F1441"/>
    <w:rsid w:val="004F3B06"/>
    <w:rsid w:val="0051310D"/>
    <w:rsid w:val="0055378B"/>
    <w:rsid w:val="00577333"/>
    <w:rsid w:val="005778BB"/>
    <w:rsid w:val="00582100"/>
    <w:rsid w:val="005B5591"/>
    <w:rsid w:val="005B7F79"/>
    <w:rsid w:val="005C32F0"/>
    <w:rsid w:val="005C473E"/>
    <w:rsid w:val="005C5DD0"/>
    <w:rsid w:val="005D783F"/>
    <w:rsid w:val="005E277C"/>
    <w:rsid w:val="005E3118"/>
    <w:rsid w:val="006121FB"/>
    <w:rsid w:val="006125C0"/>
    <w:rsid w:val="00613975"/>
    <w:rsid w:val="00615901"/>
    <w:rsid w:val="00616F75"/>
    <w:rsid w:val="00636776"/>
    <w:rsid w:val="00664FA9"/>
    <w:rsid w:val="00665E60"/>
    <w:rsid w:val="006766D1"/>
    <w:rsid w:val="006837E1"/>
    <w:rsid w:val="00695B3C"/>
    <w:rsid w:val="006A2C7B"/>
    <w:rsid w:val="006A584F"/>
    <w:rsid w:val="006B45E4"/>
    <w:rsid w:val="006D2CF5"/>
    <w:rsid w:val="006E542C"/>
    <w:rsid w:val="00713FDE"/>
    <w:rsid w:val="00714447"/>
    <w:rsid w:val="007212A9"/>
    <w:rsid w:val="0072146F"/>
    <w:rsid w:val="00733514"/>
    <w:rsid w:val="00745A25"/>
    <w:rsid w:val="00753178"/>
    <w:rsid w:val="00757551"/>
    <w:rsid w:val="00771C47"/>
    <w:rsid w:val="0078214C"/>
    <w:rsid w:val="00784F60"/>
    <w:rsid w:val="00790FC6"/>
    <w:rsid w:val="007A121A"/>
    <w:rsid w:val="007A4A91"/>
    <w:rsid w:val="007B2EFF"/>
    <w:rsid w:val="007B575B"/>
    <w:rsid w:val="007B5779"/>
    <w:rsid w:val="007C0FC2"/>
    <w:rsid w:val="007C2724"/>
    <w:rsid w:val="007C6DE9"/>
    <w:rsid w:val="007D7C54"/>
    <w:rsid w:val="007E072C"/>
    <w:rsid w:val="007E2E2C"/>
    <w:rsid w:val="0080180A"/>
    <w:rsid w:val="008064EE"/>
    <w:rsid w:val="00807122"/>
    <w:rsid w:val="00812333"/>
    <w:rsid w:val="00830FF8"/>
    <w:rsid w:val="008324E8"/>
    <w:rsid w:val="00835C6E"/>
    <w:rsid w:val="008543D0"/>
    <w:rsid w:val="00860B2C"/>
    <w:rsid w:val="0087428C"/>
    <w:rsid w:val="00874B81"/>
    <w:rsid w:val="00875590"/>
    <w:rsid w:val="008834AD"/>
    <w:rsid w:val="00887142"/>
    <w:rsid w:val="00895AFB"/>
    <w:rsid w:val="008B08DF"/>
    <w:rsid w:val="008D1CC3"/>
    <w:rsid w:val="008D53F4"/>
    <w:rsid w:val="008F5A70"/>
    <w:rsid w:val="009009C0"/>
    <w:rsid w:val="009203FA"/>
    <w:rsid w:val="0092745F"/>
    <w:rsid w:val="009404AC"/>
    <w:rsid w:val="00950F91"/>
    <w:rsid w:val="00950F9F"/>
    <w:rsid w:val="00953877"/>
    <w:rsid w:val="00967CA0"/>
    <w:rsid w:val="00982C0D"/>
    <w:rsid w:val="00993481"/>
    <w:rsid w:val="00993986"/>
    <w:rsid w:val="00995EBB"/>
    <w:rsid w:val="009A4995"/>
    <w:rsid w:val="009D5F46"/>
    <w:rsid w:val="009D63A8"/>
    <w:rsid w:val="009E0385"/>
    <w:rsid w:val="009E082A"/>
    <w:rsid w:val="009F34E4"/>
    <w:rsid w:val="00A05A10"/>
    <w:rsid w:val="00A21F68"/>
    <w:rsid w:val="00A277BC"/>
    <w:rsid w:val="00A669BF"/>
    <w:rsid w:val="00A90E0C"/>
    <w:rsid w:val="00A91171"/>
    <w:rsid w:val="00A91F3B"/>
    <w:rsid w:val="00A95878"/>
    <w:rsid w:val="00A96A06"/>
    <w:rsid w:val="00A97C6F"/>
    <w:rsid w:val="00A97C90"/>
    <w:rsid w:val="00AA4268"/>
    <w:rsid w:val="00AC085B"/>
    <w:rsid w:val="00AD5908"/>
    <w:rsid w:val="00AE446D"/>
    <w:rsid w:val="00AF13B0"/>
    <w:rsid w:val="00AF480D"/>
    <w:rsid w:val="00B00D15"/>
    <w:rsid w:val="00B0250C"/>
    <w:rsid w:val="00B02C35"/>
    <w:rsid w:val="00B106BA"/>
    <w:rsid w:val="00B1729D"/>
    <w:rsid w:val="00B3531E"/>
    <w:rsid w:val="00B40909"/>
    <w:rsid w:val="00B40FBB"/>
    <w:rsid w:val="00B50991"/>
    <w:rsid w:val="00B56037"/>
    <w:rsid w:val="00B70D6E"/>
    <w:rsid w:val="00B74863"/>
    <w:rsid w:val="00B85911"/>
    <w:rsid w:val="00B86078"/>
    <w:rsid w:val="00B863C6"/>
    <w:rsid w:val="00B91394"/>
    <w:rsid w:val="00BA4F83"/>
    <w:rsid w:val="00BA7BBB"/>
    <w:rsid w:val="00BC3DE1"/>
    <w:rsid w:val="00BC6F39"/>
    <w:rsid w:val="00BD5EC5"/>
    <w:rsid w:val="00BE26EE"/>
    <w:rsid w:val="00BE50E6"/>
    <w:rsid w:val="00BF255B"/>
    <w:rsid w:val="00BF4608"/>
    <w:rsid w:val="00C0512B"/>
    <w:rsid w:val="00C12EA8"/>
    <w:rsid w:val="00C249EA"/>
    <w:rsid w:val="00C2549C"/>
    <w:rsid w:val="00C3706E"/>
    <w:rsid w:val="00C37CF0"/>
    <w:rsid w:val="00C502A6"/>
    <w:rsid w:val="00C52298"/>
    <w:rsid w:val="00C52DDC"/>
    <w:rsid w:val="00C60A03"/>
    <w:rsid w:val="00C62BB9"/>
    <w:rsid w:val="00C670B2"/>
    <w:rsid w:val="00C67C3E"/>
    <w:rsid w:val="00C72CBF"/>
    <w:rsid w:val="00C7468A"/>
    <w:rsid w:val="00CB5EF7"/>
    <w:rsid w:val="00CC7C74"/>
    <w:rsid w:val="00CE3B8E"/>
    <w:rsid w:val="00CF0512"/>
    <w:rsid w:val="00CF2C49"/>
    <w:rsid w:val="00CF693F"/>
    <w:rsid w:val="00D3261F"/>
    <w:rsid w:val="00D604E8"/>
    <w:rsid w:val="00D61E0F"/>
    <w:rsid w:val="00D66074"/>
    <w:rsid w:val="00D67C11"/>
    <w:rsid w:val="00D76F43"/>
    <w:rsid w:val="00D779A0"/>
    <w:rsid w:val="00DD74FD"/>
    <w:rsid w:val="00DF01A8"/>
    <w:rsid w:val="00DF24B8"/>
    <w:rsid w:val="00E16FFB"/>
    <w:rsid w:val="00E262B3"/>
    <w:rsid w:val="00E365C7"/>
    <w:rsid w:val="00E44484"/>
    <w:rsid w:val="00E55E2F"/>
    <w:rsid w:val="00E70932"/>
    <w:rsid w:val="00E7145D"/>
    <w:rsid w:val="00E72B16"/>
    <w:rsid w:val="00E8157C"/>
    <w:rsid w:val="00E82575"/>
    <w:rsid w:val="00E9363D"/>
    <w:rsid w:val="00EA23DA"/>
    <w:rsid w:val="00EC2542"/>
    <w:rsid w:val="00ED0170"/>
    <w:rsid w:val="00ED1B77"/>
    <w:rsid w:val="00ED6BBC"/>
    <w:rsid w:val="00EF798D"/>
    <w:rsid w:val="00EF7B7B"/>
    <w:rsid w:val="00F2308A"/>
    <w:rsid w:val="00F23F46"/>
    <w:rsid w:val="00F325DD"/>
    <w:rsid w:val="00F41DC4"/>
    <w:rsid w:val="00F4798A"/>
    <w:rsid w:val="00F524C6"/>
    <w:rsid w:val="00F5389C"/>
    <w:rsid w:val="00F63465"/>
    <w:rsid w:val="00F6427C"/>
    <w:rsid w:val="00F65EE5"/>
    <w:rsid w:val="00F72CBF"/>
    <w:rsid w:val="00F7492D"/>
    <w:rsid w:val="00F83E3F"/>
    <w:rsid w:val="00F874D9"/>
    <w:rsid w:val="00F87B45"/>
    <w:rsid w:val="00FA28BA"/>
    <w:rsid w:val="00FA63A8"/>
    <w:rsid w:val="00FB0332"/>
    <w:rsid w:val="00FB31ED"/>
    <w:rsid w:val="00FC1E16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B1729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2A1168"/>
    <w:pPr>
      <w:ind w:left="720"/>
      <w:contextualSpacing/>
    </w:pPr>
  </w:style>
  <w:style w:type="paragraph" w:styleId="NormalWeb">
    <w:name w:val="Normal (Web)"/>
    <w:basedOn w:val="Normal"/>
    <w:uiPriority w:val="99"/>
    <w:rsid w:val="00CF2C49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42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334</Words>
  <Characters>1904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LENOVO</dc:creator>
  <cp:keywords/>
  <dc:description/>
  <cp:lastModifiedBy>Пользователь Windows</cp:lastModifiedBy>
  <cp:revision>4</cp:revision>
  <cp:lastPrinted>2024-10-25T06:06:00Z</cp:lastPrinted>
  <dcterms:created xsi:type="dcterms:W3CDTF">2024-10-30T05:31:00Z</dcterms:created>
  <dcterms:modified xsi:type="dcterms:W3CDTF">2024-10-30T05:48:00Z</dcterms:modified>
</cp:coreProperties>
</file>